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D55B40">
        <w:rPr>
          <w:rFonts w:ascii="Times New Roman" w:hAnsi="Times New Roman"/>
          <w:smallCaps/>
          <w:noProof/>
          <w:sz w:val="20"/>
        </w:rPr>
        <w:t>12 February, 2013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1223BBEF" w14:textId="77777777" w:rsidR="00D55B40" w:rsidRPr="00E2351B" w:rsidRDefault="00D55B40" w:rsidP="00D55B40">
      <w:pPr>
        <w:rPr>
          <w:rFonts w:ascii="Times New Roman" w:hAnsi="Times New Roman"/>
          <w:b/>
          <w:i/>
          <w:szCs w:val="24"/>
        </w:rPr>
      </w:pPr>
      <w:r w:rsidRPr="00E2351B">
        <w:rPr>
          <w:rFonts w:ascii="Times New Roman" w:hAnsi="Times New Roman"/>
          <w:b/>
          <w:i/>
          <w:szCs w:val="24"/>
        </w:rPr>
        <w:t>Via hand delivery</w:t>
      </w:r>
    </w:p>
    <w:p w14:paraId="7FED6968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</w:p>
    <w:p w14:paraId="49080914" w14:textId="12CECA51" w:rsidR="00D55B40" w:rsidRDefault="00D55B40" w:rsidP="00D55B4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Mike Prasad</w:t>
      </w:r>
    </w:p>
    <w:p w14:paraId="7762717D" w14:textId="77777777" w:rsidR="00D55B40" w:rsidRPr="00D55B40" w:rsidRDefault="00D55B40" w:rsidP="00D55B40">
      <w:pPr>
        <w:jc w:val="both"/>
        <w:rPr>
          <w:rFonts w:ascii="Times New Roman" w:hAnsi="Times New Roman"/>
          <w:szCs w:val="24"/>
        </w:rPr>
      </w:pPr>
      <w:r w:rsidRPr="00D55B40">
        <w:rPr>
          <w:rFonts w:ascii="Times New Roman" w:hAnsi="Times New Roman"/>
          <w:szCs w:val="24"/>
        </w:rPr>
        <w:t>340 15th Avenue</w:t>
      </w:r>
    </w:p>
    <w:p w14:paraId="6EBAE421" w14:textId="16A8B968" w:rsidR="00D55B40" w:rsidRDefault="00D55B40" w:rsidP="00D55B40">
      <w:pPr>
        <w:jc w:val="both"/>
        <w:rPr>
          <w:rFonts w:ascii="Times New Roman" w:hAnsi="Times New Roman"/>
          <w:szCs w:val="24"/>
        </w:rPr>
      </w:pPr>
      <w:r w:rsidRPr="00D55B40">
        <w:rPr>
          <w:rFonts w:ascii="Times New Roman" w:hAnsi="Times New Roman"/>
          <w:szCs w:val="24"/>
        </w:rPr>
        <w:t>Seattle Wash. 98040</w:t>
      </w:r>
    </w:p>
    <w:p w14:paraId="545132A2" w14:textId="77777777" w:rsidR="00D55B40" w:rsidRDefault="00D55B40" w:rsidP="00D55B40">
      <w:pPr>
        <w:rPr>
          <w:rFonts w:ascii="Times New Roman" w:hAnsi="Times New Roman"/>
          <w:szCs w:val="24"/>
        </w:rPr>
      </w:pPr>
    </w:p>
    <w:p w14:paraId="4A10600B" w14:textId="08C30158" w:rsidR="00D55B40" w:rsidRDefault="00D55B40" w:rsidP="00D55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Mike</w:t>
      </w:r>
      <w:r>
        <w:rPr>
          <w:rFonts w:ascii="Times New Roman" w:hAnsi="Times New Roman"/>
          <w:szCs w:val="24"/>
        </w:rPr>
        <w:t>:</w:t>
      </w:r>
    </w:p>
    <w:p w14:paraId="7141751D" w14:textId="77777777" w:rsidR="00D55B40" w:rsidRDefault="00D55B40" w:rsidP="00D55B40">
      <w:pPr>
        <w:rPr>
          <w:rFonts w:ascii="Times New Roman" w:hAnsi="Times New Roman"/>
          <w:szCs w:val="24"/>
        </w:rPr>
      </w:pPr>
    </w:p>
    <w:p w14:paraId="7736C1AF" w14:textId="7AC02CB2" w:rsidR="00D55B40" w:rsidRDefault="00D55B40" w:rsidP="00D55B4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This confirms receipt of $500 in Cashier’s Check No. 0991400589</w:t>
      </w:r>
      <w:r>
        <w:rPr>
          <w:rFonts w:ascii="Times New Roman" w:hAnsi="Times New Roman"/>
          <w:szCs w:val="24"/>
        </w:rPr>
        <w:t xml:space="preserve"> for legal fees to prepare and sub</w:t>
      </w:r>
      <w:r>
        <w:rPr>
          <w:rFonts w:ascii="Times New Roman" w:hAnsi="Times New Roman"/>
          <w:szCs w:val="24"/>
        </w:rPr>
        <w:t>mit Form I-589, Application for Asylum</w:t>
      </w:r>
      <w:r>
        <w:rPr>
          <w:rFonts w:ascii="Times New Roman" w:hAnsi="Times New Roman"/>
          <w:szCs w:val="24"/>
        </w:rPr>
        <w:t>.</w:t>
      </w:r>
    </w:p>
    <w:p w14:paraId="0AB14300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</w:p>
    <w:p w14:paraId="4D64042E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allowing our office to assist you; we will keep you advised of this application.</w:t>
      </w:r>
    </w:p>
    <w:p w14:paraId="110146DC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</w:p>
    <w:p w14:paraId="790819D8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46D46EF3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</w:p>
    <w:p w14:paraId="5EB1474D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</w:p>
    <w:p w14:paraId="52094BCF" w14:textId="77777777" w:rsidR="00D55B40" w:rsidRDefault="00D55B40" w:rsidP="00D55B40">
      <w:pPr>
        <w:jc w:val="both"/>
        <w:rPr>
          <w:rFonts w:ascii="Times New Roman" w:hAnsi="Times New Roman"/>
          <w:szCs w:val="24"/>
        </w:rPr>
      </w:pPr>
    </w:p>
    <w:p w14:paraId="49AE212F" w14:textId="6F30D8FB" w:rsidR="00D55B40" w:rsidRPr="00F90576" w:rsidRDefault="00D55B40" w:rsidP="00D55B4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Roya Kolahi</w:t>
      </w:r>
      <w:bookmarkStart w:id="0" w:name="_GoBack"/>
      <w:bookmarkEnd w:id="0"/>
    </w:p>
    <w:p w14:paraId="009FEF41" w14:textId="600A8E10" w:rsidR="00756DE1" w:rsidRPr="00F90576" w:rsidRDefault="00756DE1" w:rsidP="00756DE1">
      <w:pPr>
        <w:rPr>
          <w:rFonts w:ascii="Times New Roman" w:hAnsi="Times New Roman"/>
          <w:szCs w:val="24"/>
        </w:rPr>
      </w:pPr>
    </w:p>
    <w:sectPr w:rsidR="00756DE1" w:rsidRPr="00F90576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F90576" w:rsidRDefault="00F90576">
      <w:r>
        <w:separator/>
      </w:r>
    </w:p>
  </w:endnote>
  <w:endnote w:type="continuationSeparator" w:id="0">
    <w:p w14:paraId="3E1C4C75" w14:textId="77777777" w:rsidR="00F90576" w:rsidRDefault="00F9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F90576" w:rsidRDefault="00F90576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Chase Bank Building   7900 SE 28</w:t>
    </w:r>
    <w:r w:rsidRPr="007D69A1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14:paraId="6EA16C0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14:paraId="41BA896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14:paraId="2C36499A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F90576" w:rsidRDefault="00F90576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0BE2121A" w14:textId="254F78E0" w:rsidR="00F90576" w:rsidRDefault="00D55B40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5D1C64AF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F90576" w:rsidRDefault="00F90576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D55B40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F90576" w:rsidRDefault="00F90576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F90576" w:rsidRDefault="00F90576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F90576" w:rsidRDefault="00F90576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D55B40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F90576" w:rsidRDefault="00F90576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F90576" w:rsidRDefault="00F90576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F90576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F90576" w:rsidRDefault="00F9057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F90576" w:rsidRDefault="00F90576">
      <w:r>
        <w:separator/>
      </w:r>
    </w:p>
  </w:footnote>
  <w:footnote w:type="continuationSeparator" w:id="0">
    <w:p w14:paraId="584B6E49" w14:textId="77777777" w:rsidR="00F90576" w:rsidRDefault="00F90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0E3686"/>
    <w:rsid w:val="00177998"/>
    <w:rsid w:val="001A784D"/>
    <w:rsid w:val="001C1F65"/>
    <w:rsid w:val="00344812"/>
    <w:rsid w:val="003743B6"/>
    <w:rsid w:val="00403CFA"/>
    <w:rsid w:val="0052414F"/>
    <w:rsid w:val="00554788"/>
    <w:rsid w:val="005B2CE4"/>
    <w:rsid w:val="006A6C50"/>
    <w:rsid w:val="006D289A"/>
    <w:rsid w:val="00756DE1"/>
    <w:rsid w:val="007C05A7"/>
    <w:rsid w:val="007D69A1"/>
    <w:rsid w:val="008957EE"/>
    <w:rsid w:val="0095749E"/>
    <w:rsid w:val="009B1544"/>
    <w:rsid w:val="00A87614"/>
    <w:rsid w:val="00BC4979"/>
    <w:rsid w:val="00C604D3"/>
    <w:rsid w:val="00D55B40"/>
    <w:rsid w:val="00E553BA"/>
    <w:rsid w:val="00E73970"/>
    <w:rsid w:val="00F2602A"/>
    <w:rsid w:val="00F60784"/>
    <w:rsid w:val="00F86059"/>
    <w:rsid w:val="00F90576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2</TotalTime>
  <Pages>1</Pages>
  <Words>63</Words>
  <Characters>361</Characters>
  <Application>Microsoft Macintosh Word</Application>
  <DocSecurity>0</DocSecurity>
  <Lines>3</Lines>
  <Paragraphs>1</Paragraphs>
  <ScaleCrop>false</ScaleCrop>
  <Company>Le Homme Sans Peur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William Frick</cp:lastModifiedBy>
  <cp:revision>2</cp:revision>
  <cp:lastPrinted>2010-09-04T03:20:00Z</cp:lastPrinted>
  <dcterms:created xsi:type="dcterms:W3CDTF">2013-02-12T21:41:00Z</dcterms:created>
  <dcterms:modified xsi:type="dcterms:W3CDTF">2013-02-12T21:41:00Z</dcterms:modified>
</cp:coreProperties>
</file>